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502C2D0A" w:rsidR="006E5D65" w:rsidRPr="00E960BB" w:rsidRDefault="00997F14" w:rsidP="0810783E">
      <w:pPr>
        <w:spacing w:line="240" w:lineRule="auto"/>
        <w:jc w:val="right"/>
        <w:rPr>
          <w:rFonts w:ascii="Corbel" w:hAnsi="Corbel"/>
          <w:i/>
          <w:iCs/>
        </w:rPr>
      </w:pPr>
      <w:r w:rsidRPr="0810783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810783E">
        <w:rPr>
          <w:rFonts w:ascii="Corbel" w:hAnsi="Corbel"/>
          <w:i/>
          <w:iCs/>
        </w:rPr>
        <w:t xml:space="preserve">Załącznik nr </w:t>
      </w:r>
      <w:r w:rsidR="006F31E2" w:rsidRPr="0810783E">
        <w:rPr>
          <w:rFonts w:ascii="Corbel" w:hAnsi="Corbel"/>
          <w:i/>
          <w:iCs/>
        </w:rPr>
        <w:t>1.5</w:t>
      </w:r>
      <w:r w:rsidR="00D8678B" w:rsidRPr="0810783E">
        <w:rPr>
          <w:rFonts w:ascii="Corbel" w:hAnsi="Corbel"/>
          <w:i/>
          <w:iCs/>
        </w:rPr>
        <w:t xml:space="preserve"> do Zarządzenia</w:t>
      </w:r>
      <w:r w:rsidR="002A22BF" w:rsidRPr="0810783E">
        <w:rPr>
          <w:rFonts w:ascii="Corbel" w:hAnsi="Corbel"/>
          <w:i/>
          <w:iCs/>
        </w:rPr>
        <w:t xml:space="preserve"> Rektora UR</w:t>
      </w:r>
      <w:r w:rsidR="00CD6897" w:rsidRPr="0810783E">
        <w:rPr>
          <w:rFonts w:ascii="Corbel" w:hAnsi="Corbel"/>
          <w:i/>
          <w:iCs/>
        </w:rPr>
        <w:t xml:space="preserve"> nr </w:t>
      </w:r>
      <w:r w:rsidR="00F17567" w:rsidRPr="0810783E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A9ACE88" w14:textId="6C6031C9" w:rsidR="0085747A" w:rsidRDefault="0071620A" w:rsidP="071F8322">
      <w:pPr>
        <w:pStyle w:val="HTML-wstpniesformatowany"/>
        <w:ind w:left="1416" w:firstLine="708"/>
        <w:rPr>
          <w:rFonts w:ascii="Corbel" w:hAnsi="Corbel"/>
        </w:rPr>
      </w:pPr>
      <w:r w:rsidRPr="0810783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810783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E660C" w:rsidRPr="007E660C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6DE86C5C" w14:textId="0525571C" w:rsidR="0085747A" w:rsidRDefault="00F676D4" w:rsidP="007E660C">
      <w:pPr>
        <w:pStyle w:val="HTML-wstpniesformatowany"/>
        <w:ind w:left="4248" w:firstLine="708"/>
        <w:rPr>
          <w:rFonts w:ascii="Corbel" w:hAnsi="Corbel"/>
        </w:rPr>
      </w:pPr>
      <w:r w:rsidRPr="0810783E">
        <w:rPr>
          <w:rFonts w:ascii="Corbel" w:eastAsia="Times New Roman" w:hAnsi="Corbel" w:cs="Courier New"/>
          <w:sz w:val="24"/>
          <w:szCs w:val="24"/>
          <w:lang w:eastAsia="pl-PL"/>
        </w:rPr>
        <w:t>(</w:t>
      </w:r>
      <w:r w:rsidR="0085747A" w:rsidRPr="0810783E">
        <w:rPr>
          <w:rFonts w:ascii="Corbel" w:hAnsi="Corbel"/>
          <w:i/>
          <w:iCs/>
        </w:rPr>
        <w:t>skrajne daty</w:t>
      </w:r>
      <w:r w:rsidR="0085747A" w:rsidRPr="0810783E">
        <w:rPr>
          <w:rFonts w:ascii="Corbel" w:hAnsi="Corbel"/>
        </w:rPr>
        <w:t>)</w:t>
      </w:r>
    </w:p>
    <w:p w14:paraId="672A6659" w14:textId="77777777" w:rsidR="00D93522" w:rsidRDefault="00D9352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3D757718" w14:textId="7FFDC9A6" w:rsidR="00445970" w:rsidRPr="00EA4832" w:rsidRDefault="00445970" w:rsidP="071F8322">
      <w:pPr>
        <w:pStyle w:val="HTML-wstpniesformatowany"/>
        <w:rPr>
          <w:rFonts w:ascii="Corbel" w:eastAsia="Corbel" w:hAnsi="Corbel" w:cs="Corbel"/>
          <w:sz w:val="24"/>
          <w:szCs w:val="24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="00D93522" w:rsidRPr="071F8322">
        <w:rPr>
          <w:rFonts w:ascii="Corbel" w:eastAsia="Corbel" w:hAnsi="Corbel" w:cs="Corbel"/>
          <w:sz w:val="24"/>
          <w:szCs w:val="24"/>
        </w:rPr>
        <w:t xml:space="preserve">Rok akademicki </w:t>
      </w:r>
      <w:r w:rsidR="64F4CE79" w:rsidRPr="071F8322">
        <w:rPr>
          <w:rFonts w:ascii="Corbel" w:eastAsia="Corbel" w:hAnsi="Corbel" w:cs="Corbel"/>
          <w:sz w:val="24"/>
          <w:szCs w:val="24"/>
        </w:rPr>
        <w:t>2</w:t>
      </w:r>
      <w:r w:rsidR="00D93522" w:rsidRPr="071F8322">
        <w:rPr>
          <w:rFonts w:ascii="Corbel" w:eastAsia="Corbel" w:hAnsi="Corbel" w:cs="Corbel"/>
          <w:sz w:val="24"/>
          <w:szCs w:val="24"/>
          <w:lang w:eastAsia="pl-PL"/>
        </w:rPr>
        <w:t>02</w:t>
      </w:r>
      <w:r w:rsidR="00F676D4" w:rsidRPr="071F8322">
        <w:rPr>
          <w:rFonts w:ascii="Corbel" w:eastAsia="Corbel" w:hAnsi="Corbel" w:cs="Corbel"/>
          <w:sz w:val="24"/>
          <w:szCs w:val="24"/>
          <w:lang w:eastAsia="pl-PL"/>
        </w:rPr>
        <w:t>3</w:t>
      </w:r>
      <w:r w:rsidR="00D93522" w:rsidRPr="071F8322">
        <w:rPr>
          <w:rFonts w:ascii="Corbel" w:eastAsia="Corbel" w:hAnsi="Corbel" w:cs="Corbel"/>
          <w:sz w:val="24"/>
          <w:szCs w:val="24"/>
          <w:lang w:eastAsia="pl-PL"/>
        </w:rPr>
        <w:t>/202</w:t>
      </w:r>
      <w:r w:rsidR="00F676D4" w:rsidRPr="071F8322">
        <w:rPr>
          <w:rFonts w:ascii="Corbel" w:eastAsia="Corbel" w:hAnsi="Corbel" w:cs="Corbel"/>
          <w:sz w:val="24"/>
          <w:szCs w:val="24"/>
          <w:lang w:eastAsia="pl-PL"/>
        </w:rPr>
        <w:t>4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662635" w14:textId="77777777" w:rsidTr="071F8322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2EF3" w14:textId="77777777" w:rsidR="0085747A" w:rsidRPr="00F676D4" w:rsidRDefault="00D93522" w:rsidP="071F8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071F8322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Organizacje międzynarodowe</w:t>
            </w:r>
          </w:p>
        </w:tc>
      </w:tr>
      <w:tr w:rsidR="0085747A" w:rsidRPr="009C54AE" w14:paraId="775761B1" w14:textId="77777777" w:rsidTr="071F8322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1C6D4CF" w14:textId="77777777" w:rsidR="0085747A" w:rsidRPr="00F676D4" w:rsidRDefault="00F676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76D4">
              <w:rPr>
                <w:rFonts w:ascii="Corbel" w:hAnsi="Corbel"/>
                <w:b w:val="0"/>
                <w:sz w:val="24"/>
                <w:szCs w:val="24"/>
              </w:rPr>
              <w:t>MK_18</w:t>
            </w:r>
          </w:p>
        </w:tc>
      </w:tr>
      <w:tr w:rsidR="0085747A" w:rsidRPr="009C54AE" w14:paraId="5C0172EC" w14:textId="77777777" w:rsidTr="071F8322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9C54AE" w14:paraId="52EF737E" w14:textId="77777777" w:rsidTr="071F8322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2A7347B6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71F8322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9C54AE" w14:paraId="58415E7B" w14:textId="77777777" w:rsidTr="071F8322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9C54AE" w14:paraId="11529C0C" w14:textId="77777777" w:rsidTr="071F8322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9C54AE" w14:paraId="3A488BE5" w14:textId="77777777" w:rsidTr="071F8322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F676D4" w:rsidRDefault="00F676D4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Ogólnoakademicki</w:t>
            </w:r>
          </w:p>
        </w:tc>
      </w:tr>
      <w:tr w:rsidR="0085747A" w:rsidRPr="009C54AE" w14:paraId="5C70B2EB" w14:textId="77777777" w:rsidTr="071F8322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9C54AE" w14:paraId="02C7AD66" w14:textId="77777777" w:rsidTr="071F8322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1588033D" w:rsidR="0085747A" w:rsidRPr="00F676D4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7E660C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 </w:t>
            </w: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III</w:t>
            </w:r>
          </w:p>
        </w:tc>
      </w:tr>
      <w:tr w:rsidR="0085747A" w:rsidRPr="009C54AE" w14:paraId="69EA273B" w14:textId="77777777" w:rsidTr="071F8322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F676D4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F676D4">
              <w:rPr>
                <w:rFonts w:ascii="Corbel" w:hAnsi="Corbel" w:cs="Courier New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071F8322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F676D4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F676D4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543895" w14:textId="77777777" w:rsidTr="071F8322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F676D4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9C54AE" w14:paraId="2ED0D206" w14:textId="77777777" w:rsidTr="071F8322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D29DD3" w14:textId="77777777" w:rsidR="0085747A" w:rsidRPr="00F676D4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F676D4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mgr Sabina Kubas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900"/>
        <w:gridCol w:w="765"/>
        <w:gridCol w:w="945"/>
        <w:gridCol w:w="750"/>
        <w:gridCol w:w="840"/>
        <w:gridCol w:w="586"/>
        <w:gridCol w:w="948"/>
        <w:gridCol w:w="1189"/>
        <w:gridCol w:w="1505"/>
      </w:tblGrid>
      <w:tr w:rsidR="00015B8F" w:rsidRPr="009C54AE" w14:paraId="4A00F406" w14:textId="77777777" w:rsidTr="55920D59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95EAA3" w14:textId="77777777" w:rsidTr="55920D59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447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71F8322">
        <w:rPr>
          <w:rFonts w:ascii="Corbel" w:hAnsi="Corbel"/>
          <w:smallCaps w:val="0"/>
        </w:rPr>
        <w:t>1.</w:t>
      </w:r>
      <w:r w:rsidR="00E22FBC" w:rsidRPr="071F8322">
        <w:rPr>
          <w:rFonts w:ascii="Corbel" w:hAnsi="Corbel"/>
          <w:smallCaps w:val="0"/>
        </w:rPr>
        <w:t>2</w:t>
      </w:r>
      <w:r w:rsidR="00F83B28" w:rsidRPr="071F8322">
        <w:rPr>
          <w:rFonts w:ascii="Corbel" w:hAnsi="Corbel"/>
          <w:smallCaps w:val="0"/>
        </w:rPr>
        <w:t>.</w:t>
      </w:r>
      <w:r>
        <w:tab/>
      </w:r>
      <w:r w:rsidRPr="071F8322">
        <w:rPr>
          <w:rFonts w:ascii="Corbel" w:hAnsi="Corbel"/>
          <w:smallCaps w:val="0"/>
        </w:rPr>
        <w:t xml:space="preserve">Sposób realizacji zajęć  </w:t>
      </w:r>
    </w:p>
    <w:p w14:paraId="727ECBFC" w14:textId="3FAE4B9E" w:rsidR="071F8322" w:rsidRDefault="071F8322" w:rsidP="071F8322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</w:p>
    <w:p w14:paraId="02500F38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3B9B">
        <w:rPr>
          <w:rFonts w:ascii="MS Gothic" w:eastAsia="MS Gothic" w:hAnsi="MS Gothic" w:cs="MS Gothic" w:hint="eastAsia"/>
          <w:b w:val="0"/>
          <w:color w:val="00000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9C54AE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97C6CCE" w:rsidR="00E22FBC" w:rsidRPr="009C54AE" w:rsidRDefault="00E22FBC" w:rsidP="05FC323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5FC3231">
        <w:rPr>
          <w:rFonts w:ascii="Corbel" w:hAnsi="Corbel"/>
          <w:smallCaps w:val="0"/>
        </w:rPr>
        <w:t xml:space="preserve">1.3 </w:t>
      </w:r>
      <w:r>
        <w:tab/>
      </w:r>
      <w:r w:rsidRPr="05FC3231">
        <w:rPr>
          <w:rFonts w:ascii="Corbel" w:hAnsi="Corbel"/>
          <w:smallCaps w:val="0"/>
        </w:rPr>
        <w:t>For</w:t>
      </w:r>
      <w:r w:rsidR="00445970" w:rsidRPr="05FC3231">
        <w:rPr>
          <w:rFonts w:ascii="Corbel" w:hAnsi="Corbel"/>
          <w:smallCaps w:val="0"/>
        </w:rPr>
        <w:t xml:space="preserve">ma zaliczenia przedmiotu </w:t>
      </w:r>
      <w:r w:rsidRPr="05FC3231">
        <w:rPr>
          <w:rFonts w:ascii="Corbel" w:hAnsi="Corbel"/>
          <w:smallCaps w:val="0"/>
        </w:rPr>
        <w:t xml:space="preserve">(z toku) </w:t>
      </w:r>
      <w:r w:rsidRPr="05FC3231">
        <w:rPr>
          <w:rFonts w:ascii="Corbel" w:hAnsi="Corbel"/>
          <w:b w:val="0"/>
          <w:smallCaps w:val="0"/>
        </w:rPr>
        <w:t>(egzamin, zaliczenie z oceną, zaliczenie bez oceny)</w:t>
      </w:r>
    </w:p>
    <w:p w14:paraId="6BB0E224" w14:textId="77777777" w:rsidR="009C54AE" w:rsidRPr="007044B5" w:rsidRDefault="004478A2" w:rsidP="009C54AE">
      <w:pPr>
        <w:pStyle w:val="Punktygwne"/>
        <w:spacing w:before="0" w:after="0"/>
        <w:rPr>
          <w:rFonts w:ascii="Corbel" w:hAnsi="Corbel" w:cs="Courier New"/>
          <w:b w:val="0"/>
          <w:szCs w:val="24"/>
        </w:rPr>
      </w:pPr>
      <w:r w:rsidRPr="007044B5">
        <w:rPr>
          <w:rFonts w:ascii="Corbel" w:hAnsi="Corbel" w:cs="Courier New"/>
          <w:b w:val="0"/>
          <w:szCs w:val="24"/>
        </w:rPr>
        <w:t>Zaliczenie z oceną</w:t>
      </w:r>
    </w:p>
    <w:p w14:paraId="0FB782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71F8322">
        <w:rPr>
          <w:rFonts w:ascii="Corbel" w:hAnsi="Corbel"/>
        </w:rPr>
        <w:t xml:space="preserve">2.Wymagania wstępne </w:t>
      </w:r>
    </w:p>
    <w:p w14:paraId="2516F2A2" w14:textId="31299BF1" w:rsidR="071F8322" w:rsidRDefault="071F8322" w:rsidP="071F832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2E79AE" w14:textId="77777777" w:rsidTr="00745302">
        <w:tc>
          <w:tcPr>
            <w:tcW w:w="9670" w:type="dxa"/>
          </w:tcPr>
          <w:p w14:paraId="3618F9B3" w14:textId="77777777" w:rsidR="0085747A" w:rsidRPr="009C54AE" w:rsidRDefault="004478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8ADB05A" w:rsidR="0085747A" w:rsidRPr="00C05F44" w:rsidRDefault="0071620A" w:rsidP="05FC3231">
      <w:pPr>
        <w:pStyle w:val="Punktygwne"/>
        <w:spacing w:before="0" w:after="0"/>
        <w:rPr>
          <w:rFonts w:ascii="Corbel" w:hAnsi="Corbel"/>
        </w:rPr>
      </w:pPr>
      <w:r w:rsidRPr="05FC3231">
        <w:rPr>
          <w:rFonts w:ascii="Corbel" w:hAnsi="Corbel"/>
        </w:rPr>
        <w:lastRenderedPageBreak/>
        <w:t>3.</w:t>
      </w:r>
      <w:r w:rsidR="0085747A" w:rsidRPr="05FC3231">
        <w:rPr>
          <w:rFonts w:ascii="Corbel" w:hAnsi="Corbel"/>
        </w:rPr>
        <w:t xml:space="preserve"> </w:t>
      </w:r>
      <w:r w:rsidR="00A84C85" w:rsidRPr="05FC3231">
        <w:rPr>
          <w:rFonts w:ascii="Corbel" w:hAnsi="Corbel"/>
        </w:rPr>
        <w:t>cele, efekty uczenia się</w:t>
      </w:r>
      <w:r w:rsidR="0085747A" w:rsidRPr="05FC3231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7F586765" w14:textId="77777777" w:rsidTr="00FC5843">
        <w:trPr>
          <w:trHeight w:val="369"/>
        </w:trPr>
        <w:tc>
          <w:tcPr>
            <w:tcW w:w="856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73" w:type="dxa"/>
            <w:vAlign w:val="center"/>
          </w:tcPr>
          <w:p w14:paraId="3E52807A" w14:textId="77777777" w:rsidR="0085747A" w:rsidRPr="009C54AE" w:rsidRDefault="004478A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genezy organizacji międzynarodowych</w:t>
            </w:r>
          </w:p>
        </w:tc>
      </w:tr>
      <w:tr w:rsidR="0085747A" w:rsidRPr="009C54AE" w14:paraId="69A9E767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550CF7E8" w14:textId="77777777" w:rsidR="0085747A" w:rsidRPr="009C54AE" w:rsidRDefault="004478A2" w:rsidP="004478A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73" w:type="dxa"/>
            <w:vAlign w:val="center"/>
          </w:tcPr>
          <w:p w14:paraId="5B2BCF8A" w14:textId="77777777" w:rsidR="0085747A" w:rsidRPr="009C54AE" w:rsidRDefault="004478A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 pojęcia organizacji międzynarodowej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, ich powstawania i klasyfikacji</w:t>
            </w:r>
          </w:p>
        </w:tc>
      </w:tr>
      <w:tr w:rsidR="00FC5843" w:rsidRPr="009C54AE" w14:paraId="10FE4880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53C0B3C4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73" w:type="dxa"/>
            <w:vAlign w:val="center"/>
          </w:tcPr>
          <w:p w14:paraId="74B6C710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statutu organizacji międzynarodowej</w:t>
            </w:r>
          </w:p>
        </w:tc>
      </w:tr>
      <w:tr w:rsidR="00FC5843" w:rsidRPr="009C54AE" w14:paraId="5FB05F6B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7C12F916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73" w:type="dxa"/>
            <w:vAlign w:val="center"/>
          </w:tcPr>
          <w:p w14:paraId="3111119C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 zasad finansowania organizacji międzynarodowych</w:t>
            </w:r>
          </w:p>
        </w:tc>
      </w:tr>
      <w:tr w:rsidR="00FC5843" w:rsidRPr="009C54AE" w14:paraId="4CF7A7DB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56E055E9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73" w:type="dxa"/>
            <w:vAlign w:val="center"/>
          </w:tcPr>
          <w:p w14:paraId="0481084A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 xml:space="preserve"> zagadnienia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podmiotowości organizacji międzynarodowych</w:t>
            </w:r>
          </w:p>
        </w:tc>
      </w:tr>
      <w:tr w:rsidR="00FC5843" w:rsidRPr="009C54AE" w14:paraId="10B30BCA" w14:textId="77777777" w:rsidTr="00FC5843">
        <w:trPr>
          <w:trHeight w:val="384"/>
        </w:trPr>
        <w:tc>
          <w:tcPr>
            <w:tcW w:w="856" w:type="dxa"/>
            <w:vAlign w:val="center"/>
          </w:tcPr>
          <w:p w14:paraId="00B3D6C2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73" w:type="dxa"/>
            <w:vAlign w:val="center"/>
          </w:tcPr>
          <w:p w14:paraId="50EFCBEA" w14:textId="77777777" w:rsidR="00FC5843" w:rsidRDefault="00FC58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 funkcji organizacji międzynarodowych</w:t>
            </w:r>
            <w:r w:rsidR="00F676D4">
              <w:rPr>
                <w:rFonts w:ascii="Corbel" w:hAnsi="Corbel"/>
                <w:b w:val="0"/>
                <w:sz w:val="24"/>
                <w:szCs w:val="24"/>
              </w:rPr>
              <w:t xml:space="preserve"> i trybu działania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5FC3231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0BA1F04" w14:textId="77777777" w:rsidTr="05FC3231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3C56D62A" w14:textId="77777777" w:rsidR="0085747A" w:rsidRPr="009C54AE" w:rsidRDefault="55716C14" w:rsidP="071F83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>Student w zaawansowanym stopniu zna i rozumie strukturę i funkcjonowanie organizacji międzynarodowych</w:t>
            </w:r>
          </w:p>
        </w:tc>
        <w:tc>
          <w:tcPr>
            <w:tcW w:w="1873" w:type="dxa"/>
          </w:tcPr>
          <w:p w14:paraId="60BBC99A" w14:textId="77777777" w:rsidR="0085747A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50E9CF3" w14:textId="77777777" w:rsidR="00965CB5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1355498" w14:textId="77777777" w:rsidR="00C7517C" w:rsidRPr="009C54AE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E35C65" w:rsidRPr="009C54AE" w14:paraId="1FDB8C2F" w14:textId="77777777" w:rsidTr="05FC3231">
        <w:tc>
          <w:tcPr>
            <w:tcW w:w="1701" w:type="dxa"/>
          </w:tcPr>
          <w:p w14:paraId="56A76B19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F49CE29" w14:textId="286939E1" w:rsidR="00E35C65" w:rsidRDefault="496064A6" w:rsidP="05FC32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5FC3231">
              <w:rPr>
                <w:rFonts w:ascii="Corbel" w:hAnsi="Corbel"/>
                <w:b w:val="0"/>
                <w:smallCaps w:val="0"/>
              </w:rPr>
              <w:t>Student w zaawansowanym stopniu zna i rozumie normy i</w:t>
            </w:r>
            <w:r w:rsidR="2C59CAF8" w:rsidRPr="05FC323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5FC3231">
              <w:rPr>
                <w:rFonts w:ascii="Corbel" w:hAnsi="Corbel"/>
                <w:b w:val="0"/>
                <w:smallCaps w:val="0"/>
              </w:rPr>
              <w:t>systemy prawne regulujące powstawanie i</w:t>
            </w:r>
            <w:r w:rsidR="50E3D4C8" w:rsidRPr="05FC323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5FC3231">
              <w:rPr>
                <w:rFonts w:ascii="Corbel" w:hAnsi="Corbel"/>
                <w:b w:val="0"/>
                <w:smallCaps w:val="0"/>
              </w:rPr>
              <w:t>funkcjonowanie organizacji międzynarodowych ora ich praktyczne zastosowanie</w:t>
            </w:r>
          </w:p>
        </w:tc>
        <w:tc>
          <w:tcPr>
            <w:tcW w:w="1873" w:type="dxa"/>
          </w:tcPr>
          <w:p w14:paraId="111EFA23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A11B161" w14:textId="77777777" w:rsidR="00965CB5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2F9BA2B7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</w:t>
            </w:r>
          </w:p>
        </w:tc>
      </w:tr>
      <w:tr w:rsidR="00E35C65" w:rsidRPr="009C54AE" w14:paraId="6D6DA6CF" w14:textId="77777777" w:rsidTr="05FC3231">
        <w:tc>
          <w:tcPr>
            <w:tcW w:w="1701" w:type="dxa"/>
          </w:tcPr>
          <w:p w14:paraId="41960800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992C620" w14:textId="77777777" w:rsidR="00E35C65" w:rsidRPr="00E35C65" w:rsidRDefault="55716C14" w:rsidP="071F83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 xml:space="preserve">Student  </w:t>
            </w:r>
            <w:r w:rsidR="3F6AAC4A" w:rsidRPr="071F8322">
              <w:rPr>
                <w:rFonts w:ascii="Corbel" w:hAnsi="Corbel"/>
                <w:b w:val="0"/>
                <w:smallCaps w:val="0"/>
              </w:rPr>
              <w:t>potrafi rozpoznać</w:t>
            </w:r>
            <w:r w:rsidRPr="071F8322">
              <w:rPr>
                <w:rFonts w:ascii="Corbel" w:hAnsi="Corbel"/>
                <w:b w:val="0"/>
                <w:smallCaps w:val="0"/>
              </w:rPr>
              <w:t xml:space="preserve"> dynamikę powstawania organizacji międzynarodowych oraz ich struktur, a także podstawy prawne</w:t>
            </w:r>
          </w:p>
        </w:tc>
        <w:tc>
          <w:tcPr>
            <w:tcW w:w="1873" w:type="dxa"/>
          </w:tcPr>
          <w:p w14:paraId="2C5B2A44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E35C65" w:rsidRPr="009C54AE" w14:paraId="1DC018D9" w14:textId="77777777" w:rsidTr="05FC3231">
        <w:tc>
          <w:tcPr>
            <w:tcW w:w="1701" w:type="dxa"/>
          </w:tcPr>
          <w:p w14:paraId="78C3198C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CA2DE4C" w14:textId="77777777" w:rsidR="00E35C65" w:rsidRPr="00E35C65" w:rsidRDefault="55716C14" w:rsidP="071F83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 xml:space="preserve">Student  </w:t>
            </w:r>
            <w:r w:rsidR="3F6AAC4A" w:rsidRPr="071F8322">
              <w:rPr>
                <w:rFonts w:ascii="Corbel" w:hAnsi="Corbel"/>
                <w:b w:val="0"/>
                <w:smallCaps w:val="0"/>
              </w:rPr>
              <w:t>potrafi analizować</w:t>
            </w:r>
            <w:r w:rsidRPr="071F8322">
              <w:rPr>
                <w:rFonts w:ascii="Corbel" w:hAnsi="Corbel"/>
                <w:b w:val="0"/>
                <w:smallCaps w:val="0"/>
              </w:rPr>
              <w:t xml:space="preserve"> metody i narzędzia pracy organizacji międzynarodowych, a także uregulowania prawne dotyczące ich funkcjonowania</w:t>
            </w:r>
          </w:p>
        </w:tc>
        <w:tc>
          <w:tcPr>
            <w:tcW w:w="1873" w:type="dxa"/>
          </w:tcPr>
          <w:p w14:paraId="7DB8E7D1" w14:textId="77777777" w:rsidR="00965CB5" w:rsidRDefault="00965C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C7517C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03A8663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3D5B85E4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</w:t>
            </w:r>
          </w:p>
          <w:p w14:paraId="1E1AB1AD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</w:tc>
      </w:tr>
      <w:tr w:rsidR="00E35C65" w:rsidRPr="009C54AE" w14:paraId="3279EBD2" w14:textId="77777777" w:rsidTr="05FC3231">
        <w:tc>
          <w:tcPr>
            <w:tcW w:w="1701" w:type="dxa"/>
          </w:tcPr>
          <w:p w14:paraId="74357262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A24BBC3" w14:textId="77777777" w:rsidR="00E35C65" w:rsidRPr="00E35C65" w:rsidRDefault="55716C14" w:rsidP="071F83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3F6AAC4A" w:rsidRPr="071F8322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Pr="071F8322">
              <w:rPr>
                <w:rFonts w:ascii="Corbel" w:hAnsi="Corbel"/>
                <w:b w:val="0"/>
                <w:smallCaps w:val="0"/>
              </w:rPr>
              <w:t>dokonać interpretacji zjawisk zachodzących między państwami członkowskimi organizacji międzynarodowych, a także dokonać wielowymiarowej analizy zagrożeń gospodarczych, prawnych i społecznych</w:t>
            </w:r>
          </w:p>
        </w:tc>
        <w:tc>
          <w:tcPr>
            <w:tcW w:w="1873" w:type="dxa"/>
          </w:tcPr>
          <w:p w14:paraId="1C671DAA" w14:textId="77777777" w:rsidR="00E35C65" w:rsidRDefault="00E35C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7517C"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17E5E11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42C0E48C" w14:textId="77777777" w:rsidR="00965CB5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</w:t>
            </w:r>
          </w:p>
        </w:tc>
      </w:tr>
      <w:tr w:rsidR="00636DC4" w:rsidRPr="009C54AE" w14:paraId="7876E15E" w14:textId="77777777" w:rsidTr="05FC3231">
        <w:tc>
          <w:tcPr>
            <w:tcW w:w="1701" w:type="dxa"/>
          </w:tcPr>
          <w:p w14:paraId="139A5216" w14:textId="77777777" w:rsidR="00636DC4" w:rsidRDefault="00636D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676D4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5F34FC97" w14:textId="6277D01F" w:rsidR="00636DC4" w:rsidRDefault="08D768CA" w:rsidP="05FC32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5FC3231">
              <w:rPr>
                <w:rFonts w:ascii="Corbel" w:hAnsi="Corbel"/>
                <w:b w:val="0"/>
                <w:smallCaps w:val="0"/>
              </w:rPr>
              <w:t>Student potrafi rozpoznać i stosować prawne i</w:t>
            </w:r>
            <w:r w:rsidR="12A4F8F5" w:rsidRPr="05FC323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5FC3231">
              <w:rPr>
                <w:rFonts w:ascii="Corbel" w:hAnsi="Corbel"/>
                <w:b w:val="0"/>
                <w:smallCaps w:val="0"/>
              </w:rPr>
              <w:t>pozaprawne, w tym zawodowe i moralne, normy i reguły obowiązujące w organizacjach i instytucjach działających w szeroko pojętych stosunkach międzynarodowych</w:t>
            </w:r>
          </w:p>
        </w:tc>
        <w:tc>
          <w:tcPr>
            <w:tcW w:w="1873" w:type="dxa"/>
          </w:tcPr>
          <w:p w14:paraId="49C119D8" w14:textId="77777777" w:rsidR="00C7517C" w:rsidRDefault="00C751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</w:t>
            </w:r>
          </w:p>
          <w:p w14:paraId="113AC026" w14:textId="77777777" w:rsidR="00636DC4" w:rsidRDefault="00636D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r w:rsidR="00965CB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946DB82" w14:textId="77777777" w:rsidR="00965CB5" w:rsidRDefault="00965C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A69716" w14:textId="5BEA3ECD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B033578" w14:textId="718D39CC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A9840DE" w14:textId="24296DA3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44A002F" w14:textId="3EB31209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2DEC9478" w14:textId="5C2EED84" w:rsidR="05FC3231" w:rsidRDefault="05FC3231" w:rsidP="05FC323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0FFD3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71F8322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B699379" w14:textId="77777777" w:rsidTr="071F8322">
        <w:tc>
          <w:tcPr>
            <w:tcW w:w="9639" w:type="dxa"/>
          </w:tcPr>
          <w:p w14:paraId="3FE9F23F" w14:textId="4F10FC18" w:rsidR="0085747A" w:rsidRPr="009C54AE" w:rsidRDefault="4C14348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71F832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DE523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2E5622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0"/>
      </w:tblGrid>
      <w:tr w:rsidR="00F676D4" w:rsidRPr="009C54AE" w14:paraId="55225495" w14:textId="77777777" w:rsidTr="00C024E6">
        <w:tc>
          <w:tcPr>
            <w:tcW w:w="7950" w:type="dxa"/>
          </w:tcPr>
          <w:p w14:paraId="5D69D229" w14:textId="77777777" w:rsidR="00F676D4" w:rsidRPr="009C54AE" w:rsidRDefault="00F676D4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676D4" w:rsidRPr="009C54AE" w14:paraId="51540D8F" w14:textId="77777777" w:rsidTr="00C024E6">
        <w:tc>
          <w:tcPr>
            <w:tcW w:w="7950" w:type="dxa"/>
          </w:tcPr>
          <w:p w14:paraId="72256EDB" w14:textId="77777777" w:rsidR="00F676D4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Geneza organizacji międzynarodowych</w:t>
            </w:r>
          </w:p>
        </w:tc>
      </w:tr>
      <w:tr w:rsidR="00F676D4" w:rsidRPr="009C54AE" w14:paraId="07F49C00" w14:textId="77777777" w:rsidTr="00C024E6">
        <w:tc>
          <w:tcPr>
            <w:tcW w:w="7950" w:type="dxa"/>
          </w:tcPr>
          <w:p w14:paraId="13476380" w14:textId="77777777" w:rsidR="00F676D4" w:rsidRPr="009C54AE" w:rsidRDefault="00F676D4" w:rsidP="00C024E6">
            <w:pPr>
              <w:pStyle w:val="Akapitzlist"/>
              <w:tabs>
                <w:tab w:val="left" w:pos="663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Pojęcie organizacji międzynarodowej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F676D4" w:rsidRPr="009C54AE" w14:paraId="7F4C8BCE" w14:textId="77777777" w:rsidTr="00C024E6">
        <w:tc>
          <w:tcPr>
            <w:tcW w:w="7950" w:type="dxa"/>
          </w:tcPr>
          <w:p w14:paraId="471A8BC8" w14:textId="77777777" w:rsidR="00F676D4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Klasyfikacja organizacji międzynarodowych</w:t>
            </w:r>
          </w:p>
        </w:tc>
      </w:tr>
      <w:tr w:rsidR="00F676D4" w:rsidRPr="009C54AE" w14:paraId="107C1C9A" w14:textId="77777777" w:rsidTr="00C024E6">
        <w:tc>
          <w:tcPr>
            <w:tcW w:w="7950" w:type="dxa"/>
          </w:tcPr>
          <w:p w14:paraId="4F8EB104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Proces powstawania organizacji międzynarodowej</w:t>
            </w:r>
          </w:p>
        </w:tc>
      </w:tr>
      <w:tr w:rsidR="00F676D4" w:rsidRPr="009C54AE" w14:paraId="71FE5544" w14:textId="77777777" w:rsidTr="00C024E6">
        <w:tc>
          <w:tcPr>
            <w:tcW w:w="7950" w:type="dxa"/>
          </w:tcPr>
          <w:p w14:paraId="57299C62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Statut organizacji międzynarodowej</w:t>
            </w:r>
          </w:p>
        </w:tc>
      </w:tr>
      <w:tr w:rsidR="00F676D4" w:rsidRPr="009C54AE" w14:paraId="6F07508D" w14:textId="77777777" w:rsidTr="00C024E6">
        <w:tc>
          <w:tcPr>
            <w:tcW w:w="7950" w:type="dxa"/>
          </w:tcPr>
          <w:p w14:paraId="025260D9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Członkostwo w organizacji międzynarodowej</w:t>
            </w:r>
          </w:p>
        </w:tc>
      </w:tr>
      <w:tr w:rsidR="00F676D4" w:rsidRPr="009C54AE" w14:paraId="0B47C8D0" w14:textId="77777777" w:rsidTr="00C024E6">
        <w:tc>
          <w:tcPr>
            <w:tcW w:w="7950" w:type="dxa"/>
          </w:tcPr>
          <w:p w14:paraId="70023F6A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Finansowanie organizacji międzynarodowych</w:t>
            </w:r>
          </w:p>
        </w:tc>
      </w:tr>
      <w:tr w:rsidR="00F676D4" w:rsidRPr="009C54AE" w14:paraId="6707D0A8" w14:textId="77777777" w:rsidTr="00C024E6">
        <w:tc>
          <w:tcPr>
            <w:tcW w:w="7950" w:type="dxa"/>
          </w:tcPr>
          <w:p w14:paraId="5C912B07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Podmiotowość organizacji międzynarodowych</w:t>
            </w:r>
          </w:p>
        </w:tc>
      </w:tr>
      <w:tr w:rsidR="00F676D4" w:rsidRPr="009C54AE" w14:paraId="06BF6EFC" w14:textId="77777777" w:rsidTr="00C024E6">
        <w:tc>
          <w:tcPr>
            <w:tcW w:w="7950" w:type="dxa"/>
          </w:tcPr>
          <w:p w14:paraId="69F2F6FA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Funkcje organizacji międzynarodowych</w:t>
            </w:r>
          </w:p>
        </w:tc>
      </w:tr>
      <w:tr w:rsidR="00F676D4" w:rsidRPr="009C54AE" w14:paraId="58DC26CD" w14:textId="77777777" w:rsidTr="00C024E6">
        <w:tc>
          <w:tcPr>
            <w:tcW w:w="7950" w:type="dxa"/>
          </w:tcPr>
          <w:p w14:paraId="4371D935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Organy organizacji międzynarodowych</w:t>
            </w:r>
          </w:p>
        </w:tc>
      </w:tr>
      <w:tr w:rsidR="00F676D4" w:rsidRPr="009C54AE" w14:paraId="337ABFF8" w14:textId="77777777" w:rsidTr="00C024E6">
        <w:tc>
          <w:tcPr>
            <w:tcW w:w="7950" w:type="dxa"/>
          </w:tcPr>
          <w:p w14:paraId="6F4129FE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Uchwały organizacji międzynarodowych</w:t>
            </w:r>
          </w:p>
        </w:tc>
      </w:tr>
      <w:tr w:rsidR="00F676D4" w:rsidRPr="009C54AE" w14:paraId="254EB184" w14:textId="77777777" w:rsidTr="00C024E6">
        <w:tc>
          <w:tcPr>
            <w:tcW w:w="7950" w:type="dxa"/>
          </w:tcPr>
          <w:p w14:paraId="25AD27BE" w14:textId="77777777" w:rsidR="00F676D4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 Funkcjonowanie wybranych organizacji międzynarodowych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71F8322">
        <w:rPr>
          <w:rFonts w:ascii="Corbel" w:hAnsi="Corbel"/>
          <w:smallCaps w:val="0"/>
        </w:rPr>
        <w:t>3.4 Metody dydaktyczne</w:t>
      </w:r>
      <w:r w:rsidRPr="071F8322">
        <w:rPr>
          <w:rFonts w:ascii="Corbel" w:hAnsi="Corbel"/>
          <w:b w:val="0"/>
          <w:smallCaps w:val="0"/>
        </w:rPr>
        <w:t xml:space="preserve"> </w:t>
      </w:r>
    </w:p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460675" w14:textId="2C27D2D3" w:rsidR="00E960BB" w:rsidRPr="007044B5" w:rsidRDefault="00C024E6" w:rsidP="05FC323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05FC3231">
        <w:rPr>
          <w:rFonts w:ascii="Corbel" w:hAnsi="Corbel"/>
          <w:b w:val="0"/>
          <w:smallCaps w:val="0"/>
        </w:rPr>
        <w:t>Ćwiczenia: ćwiczenia audytoryjne, analiza tekstów z dyskusją, praca w grupach (rozwiązywanie zadań, dyskusja),</w:t>
      </w:r>
      <w:r w:rsidR="45854C2D" w:rsidRPr="05FC3231">
        <w:rPr>
          <w:rFonts w:ascii="Corbel" w:hAnsi="Corbel"/>
          <w:b w:val="0"/>
          <w:smallCaps w:val="0"/>
        </w:rPr>
        <w:t xml:space="preserve"> </w:t>
      </w:r>
      <w:r w:rsidRPr="05FC3231">
        <w:rPr>
          <w:rFonts w:ascii="Corbel" w:hAnsi="Corbel"/>
          <w:b w:val="0"/>
          <w:smallCaps w:val="0"/>
        </w:rPr>
        <w:t>gry dydaktyczne, metody kształcenia na odległość</w:t>
      </w:r>
    </w:p>
    <w:p w14:paraId="6537F28F" w14:textId="77777777" w:rsidR="00E960BB" w:rsidRPr="007044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4E871B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71F8322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32C11A4" w:rsidR="0085747A" w:rsidRPr="009C54AE" w:rsidRDefault="00A84C85" w:rsidP="071F83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71F83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73BA8CE" w:rsidRPr="071F832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0AEA" w:rsidRPr="009C54AE" w14:paraId="7B3AD12C" w14:textId="77777777" w:rsidTr="071F8322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6D785A14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3836DC06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85747A" w:rsidRPr="009C54AE" w14:paraId="7CBE0EFE" w14:textId="77777777" w:rsidTr="071F8322">
        <w:tc>
          <w:tcPr>
            <w:tcW w:w="1985" w:type="dxa"/>
          </w:tcPr>
          <w:p w14:paraId="727CF0E4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006203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02E3339E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C024E6" w:rsidRPr="009C54AE" w14:paraId="3C4C4800" w14:textId="77777777" w:rsidTr="071F8322">
        <w:tc>
          <w:tcPr>
            <w:tcW w:w="1985" w:type="dxa"/>
          </w:tcPr>
          <w:p w14:paraId="002D746F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F2B7B62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61BB69C3" w14:textId="77777777" w:rsidR="00C024E6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85747A" w:rsidRPr="009C54AE" w14:paraId="757F16C7" w14:textId="77777777" w:rsidTr="071F8322">
        <w:tc>
          <w:tcPr>
            <w:tcW w:w="1985" w:type="dxa"/>
          </w:tcPr>
          <w:p w14:paraId="3A04FA72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170739E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BE09659" w14:textId="77777777" w:rsidR="0085747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410AEA" w:rsidRPr="009C54AE" w14:paraId="186D39C2" w14:textId="77777777" w:rsidTr="071F8322">
        <w:tc>
          <w:tcPr>
            <w:tcW w:w="1985" w:type="dxa"/>
          </w:tcPr>
          <w:p w14:paraId="530F3D08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1A4B781F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A702AE5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410AEA" w:rsidRPr="009C54AE" w14:paraId="78A30EAA" w14:textId="77777777" w:rsidTr="071F8322">
        <w:tc>
          <w:tcPr>
            <w:tcW w:w="1985" w:type="dxa"/>
          </w:tcPr>
          <w:p w14:paraId="4CA81D64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9A6F73D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7EE3E22D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</w:tbl>
    <w:p w14:paraId="738610E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044B5" w14:paraId="733BAC99" w14:textId="77777777" w:rsidTr="071F8322">
        <w:tc>
          <w:tcPr>
            <w:tcW w:w="9670" w:type="dxa"/>
          </w:tcPr>
          <w:p w14:paraId="3B7B4B86" w14:textId="2795EDCA" w:rsidR="0085747A" w:rsidRPr="007044B5" w:rsidRDefault="68C75853" w:rsidP="071F83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eastAsia="Cambria" w:hAnsi="Corbel"/>
                <w:smallCaps w:val="0"/>
              </w:rPr>
              <w:t>Ćwiczenia audytoryjne</w:t>
            </w:r>
            <w:r w:rsidRPr="071F8322">
              <w:rPr>
                <w:rFonts w:ascii="Corbel" w:eastAsia="Cambria" w:hAnsi="Corbel"/>
                <w:b w:val="0"/>
                <w:smallCaps w:val="0"/>
              </w:rPr>
              <w:t xml:space="preserve"> - </w:t>
            </w:r>
            <w:r w:rsidRPr="071F8322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W celu uzyskania zaliczenia z przedmiotu należy otrzymać pozytywną ocenę z kolokwium zaliczeniowego przeprowadzonego w formie testu wielokrotnego wyboru, obejmującego 20 pytań. Warunkiem uzyskania oceny pozytywnej jest </w:t>
            </w:r>
            <w:r w:rsidRPr="071F8322">
              <w:rPr>
                <w:rFonts w:ascii="Corbel" w:eastAsia="Cambria" w:hAnsi="Corbel"/>
                <w:b w:val="0"/>
                <w:smallCaps w:val="0"/>
                <w:lang w:eastAsia="pl-PL"/>
              </w:rPr>
              <w:lastRenderedPageBreak/>
              <w:t>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30AD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5FC323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05FC3231">
        <w:tc>
          <w:tcPr>
            <w:tcW w:w="4962" w:type="dxa"/>
          </w:tcPr>
          <w:p w14:paraId="1AB692D5" w14:textId="77777777" w:rsidR="0085747A" w:rsidRPr="009C54AE" w:rsidRDefault="00C61DC5" w:rsidP="05FC323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C3231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05FC3231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05FC3231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05FC3231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05FC3231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05FC3231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05FC3231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8B2D73F" w:rsidRPr="05FC3231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5FC323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05FC3231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28B2D73F" w:rsidRPr="05FC323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6EDCABF5" w:rsidP="05FC323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C3231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05FC323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AB7F672" w14:textId="77777777" w:rsidTr="05FC323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B55E3E1" w14:textId="77777777" w:rsidTr="05FC323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F676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5FC323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410A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82907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BA226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71F8322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7AD93B2" w14:textId="03AD95AD" w:rsidR="0085747A" w:rsidRPr="009C54AE" w:rsidRDefault="07FEEBC5" w:rsidP="071F83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1F832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71F8322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DE4B5B7" w14:textId="50B6562F" w:rsidR="0085747A" w:rsidRPr="009C54AE" w:rsidRDefault="7E12F10D" w:rsidP="071F83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1F832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6204FF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BF0D7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E7DE348" w14:textId="77777777" w:rsidTr="071F8322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71F832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1F832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275B7B3" w14:textId="1E14A7DE" w:rsidR="071F8322" w:rsidRDefault="071F8322" w:rsidP="071F832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D05AB68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Menkes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A. Wasilkowski, Organizacje międzynarodowe. Prawo instytucjonalne, wyd. 1, Warszawa 2017,</w:t>
            </w:r>
          </w:p>
          <w:p w14:paraId="4C46B0D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B. Kuźniak,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Marcinko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Inglevič-Citak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Organizacje międzynarodowe, wyd. 5, Warszawa 2017,</w:t>
            </w:r>
          </w:p>
          <w:p w14:paraId="7CB6969D" w14:textId="77777777" w:rsidR="00410AEA" w:rsidRPr="009C54AE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Łaźniewska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P. Deszczyński (red.), Kompendium wiedzy o organizacjach międzynarodowych, Warszawa 2011,</w:t>
            </w:r>
          </w:p>
        </w:tc>
      </w:tr>
      <w:tr w:rsidR="0085747A" w:rsidRPr="009C54AE" w14:paraId="41687E51" w14:textId="77777777" w:rsidTr="071F8322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71F832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1F832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8A4945E" w14:textId="40D6B6C7" w:rsidR="071F8322" w:rsidRDefault="071F8322" w:rsidP="071F832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EFCEE9E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Miedzińska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0C3B9B">
              <w:rPr>
                <w:rFonts w:ascii="Corbel" w:hAnsi="Corbel"/>
                <w:b w:val="0"/>
                <w:smallCaps w:val="0"/>
                <w:szCs w:val="24"/>
              </w:rPr>
              <w:t>Kusztykiewicz</w:t>
            </w:r>
            <w:proofErr w:type="spellEnd"/>
            <w:r w:rsidRPr="000C3B9B">
              <w:rPr>
                <w:rFonts w:ascii="Corbel" w:hAnsi="Corbel"/>
                <w:b w:val="0"/>
                <w:smallCaps w:val="0"/>
                <w:szCs w:val="24"/>
              </w:rPr>
              <w:t xml:space="preserve"> (red.) Organizacje międzynarodowe rola znaczenie funkcjonow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anie, Warszawa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60B4454" w14:textId="77777777" w:rsidR="00410AEA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410AE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Kuźniak,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Organizacje międzynarodowe. Pytania, tablice – 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wiczenia Becka, Warszawa 2012,</w:t>
            </w:r>
          </w:p>
          <w:p w14:paraId="518FDEE7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T. Łoś-Nowak (red.),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Organizacje w stosunkach 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ędzynarodowych,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2009.</w:t>
            </w:r>
          </w:p>
          <w:p w14:paraId="5C6DC419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3. E. </w:t>
            </w:r>
            <w:proofErr w:type="spellStart"/>
            <w:r w:rsidRPr="000C3B9B">
              <w:rPr>
                <w:rFonts w:ascii="Corbel" w:hAnsi="Corbel"/>
                <w:b w:val="0"/>
                <w:smallCaps w:val="0"/>
                <w:szCs w:val="24"/>
              </w:rPr>
              <w:t>Latoszek</w:t>
            </w:r>
            <w:proofErr w:type="spellEnd"/>
            <w:r w:rsidRPr="000C3B9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0C3B9B">
              <w:rPr>
                <w:rFonts w:ascii="Corbel" w:hAnsi="Corbel"/>
                <w:b w:val="0"/>
                <w:smallCaps w:val="0"/>
                <w:szCs w:val="24"/>
              </w:rPr>
              <w:t>Proczek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Organizacje międzynar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odowe we współczesnym świecie, 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>Warszawa 2006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4. W.</w:t>
            </w:r>
            <w:r w:rsidRPr="000C3B9B">
              <w:rPr>
                <w:rFonts w:ascii="Corbel" w:hAnsi="Corbel"/>
                <w:b w:val="0"/>
                <w:smallCaps w:val="0"/>
                <w:szCs w:val="24"/>
              </w:rPr>
              <w:t xml:space="preserve"> Czapliński, 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0C3B9B">
              <w:rPr>
                <w:rFonts w:ascii="Corbel" w:hAnsi="Corbel"/>
                <w:b w:val="0"/>
                <w:smallCaps w:val="0"/>
                <w:szCs w:val="24"/>
              </w:rPr>
              <w:t>Wyrozumska</w:t>
            </w:r>
            <w:proofErr w:type="spellEnd"/>
            <w:r w:rsidRPr="000C3B9B">
              <w:rPr>
                <w:rFonts w:ascii="Corbel" w:hAnsi="Corbel"/>
                <w:b w:val="0"/>
                <w:smallCaps w:val="0"/>
                <w:szCs w:val="24"/>
              </w:rPr>
              <w:t>, Prawo międzynarodowe publiczne. Zagadnienia systemowe, Warszawa 2004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8B80F13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 Z. M.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Klepacki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Encyklopedia organizacji międzynarodowych, Warszawa 1997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31DE488B" w14:textId="77777777" w:rsidR="000C3B9B" w:rsidRDefault="000C3B9B" w:rsidP="000C3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6. Z. M.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Klepacki,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Encyklopedia 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eorii i praktyki organizacji mię</w:t>
            </w:r>
            <w:r w:rsidRPr="000C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dzynarodowych, t. 1,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1990,</w:t>
            </w:r>
          </w:p>
          <w:p w14:paraId="71C851CA" w14:textId="03F5CF51" w:rsidR="000C3B9B" w:rsidRPr="000C3B9B" w:rsidRDefault="14BCAC7B" w:rsidP="000C3B9B">
            <w:pPr>
              <w:pStyle w:val="Punktygwne"/>
              <w:spacing w:before="0" w:after="0"/>
            </w:pPr>
            <w:r w:rsidRPr="071F8322">
              <w:rPr>
                <w:rFonts w:ascii="Corbel" w:hAnsi="Corbel"/>
                <w:b w:val="0"/>
                <w:smallCaps w:val="0"/>
                <w:color w:val="000000" w:themeColor="text1"/>
              </w:rPr>
              <w:t>7. W. Morawiecki, Międzynarodowe organizacje gospodarcze. System organizacji międzynarodowej, Warszawa 1987.</w:t>
            </w:r>
          </w:p>
        </w:tc>
      </w:tr>
    </w:tbl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E4E89" w14:textId="77777777" w:rsidR="00D545FF" w:rsidRDefault="00D545FF" w:rsidP="00C16ABF">
      <w:pPr>
        <w:spacing w:after="0" w:line="240" w:lineRule="auto"/>
      </w:pPr>
      <w:r>
        <w:separator/>
      </w:r>
    </w:p>
  </w:endnote>
  <w:endnote w:type="continuationSeparator" w:id="0">
    <w:p w14:paraId="3114067E" w14:textId="77777777" w:rsidR="00D545FF" w:rsidRDefault="00D545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493EA" w14:textId="77777777" w:rsidR="00D545FF" w:rsidRDefault="00D545FF" w:rsidP="00C16ABF">
      <w:pPr>
        <w:spacing w:after="0" w:line="240" w:lineRule="auto"/>
      </w:pPr>
      <w:r>
        <w:separator/>
      </w:r>
    </w:p>
  </w:footnote>
  <w:footnote w:type="continuationSeparator" w:id="0">
    <w:p w14:paraId="37E144F2" w14:textId="77777777" w:rsidR="00D545FF" w:rsidRDefault="00D545F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274C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0AEA"/>
    <w:rsid w:val="00414E3C"/>
    <w:rsid w:val="0042244A"/>
    <w:rsid w:val="0042745A"/>
    <w:rsid w:val="00427B28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144"/>
    <w:rsid w:val="006F1282"/>
    <w:rsid w:val="006F1FBC"/>
    <w:rsid w:val="006F31E2"/>
    <w:rsid w:val="007044B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60C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CB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7B3E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17C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5FF"/>
    <w:rsid w:val="00D552B2"/>
    <w:rsid w:val="00D608D1"/>
    <w:rsid w:val="00D74119"/>
    <w:rsid w:val="00D8075B"/>
    <w:rsid w:val="00D8678B"/>
    <w:rsid w:val="00D93522"/>
    <w:rsid w:val="00DA20C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76D4"/>
    <w:rsid w:val="00F7066B"/>
    <w:rsid w:val="00F83B28"/>
    <w:rsid w:val="00FA46E5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46061D0"/>
    <w:rsid w:val="05FC3231"/>
    <w:rsid w:val="071F8322"/>
    <w:rsid w:val="07FEEBC5"/>
    <w:rsid w:val="0810783E"/>
    <w:rsid w:val="08D768CA"/>
    <w:rsid w:val="0EA5F205"/>
    <w:rsid w:val="12A4F8F5"/>
    <w:rsid w:val="12B45F5B"/>
    <w:rsid w:val="14BCAC7B"/>
    <w:rsid w:val="22DF9E2C"/>
    <w:rsid w:val="28B2D73F"/>
    <w:rsid w:val="2B831705"/>
    <w:rsid w:val="2C59CAF8"/>
    <w:rsid w:val="2DD96933"/>
    <w:rsid w:val="3BAD16AF"/>
    <w:rsid w:val="3F6AAC4A"/>
    <w:rsid w:val="4466BC07"/>
    <w:rsid w:val="45854C2D"/>
    <w:rsid w:val="496064A6"/>
    <w:rsid w:val="4C143483"/>
    <w:rsid w:val="50E3D4C8"/>
    <w:rsid w:val="55716C14"/>
    <w:rsid w:val="55920D59"/>
    <w:rsid w:val="573BA8CE"/>
    <w:rsid w:val="64F4CE79"/>
    <w:rsid w:val="655475D4"/>
    <w:rsid w:val="68C75853"/>
    <w:rsid w:val="68CAC959"/>
    <w:rsid w:val="6EDCABF5"/>
    <w:rsid w:val="6FC0E094"/>
    <w:rsid w:val="7092304D"/>
    <w:rsid w:val="74080A63"/>
    <w:rsid w:val="7E12F10D"/>
    <w:rsid w:val="7FA48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CC91"/>
  <w15:docId w15:val="{28DECD73-9409-4E4F-9172-F1B91F17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6A8F4-5854-4506-9715-E6682E3AF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998</Words>
  <Characters>5994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8</cp:revision>
  <cp:lastPrinted>2019-02-06T22:12:00Z</cp:lastPrinted>
  <dcterms:created xsi:type="dcterms:W3CDTF">2021-12-14T13:38:00Z</dcterms:created>
  <dcterms:modified xsi:type="dcterms:W3CDTF">2022-01-28T08:56:00Z</dcterms:modified>
</cp:coreProperties>
</file>